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4A1" w:rsidRDefault="00B444A1" w:rsidP="00B444A1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4A1" w:rsidRDefault="00B444A1" w:rsidP="00B444A1">
      <w:pPr>
        <w:jc w:val="center"/>
        <w:rPr>
          <w:rFonts w:ascii="Calibri" w:hAnsi="Calibri" w:cs="Calibri"/>
          <w:sz w:val="22"/>
          <w:szCs w:val="22"/>
        </w:rPr>
      </w:pPr>
    </w:p>
    <w:p w:rsidR="00B444A1" w:rsidRPr="00827674" w:rsidRDefault="00B444A1" w:rsidP="00B444A1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РЕСПУБЛИКА СЕВЕРНАЯ ОСЕТИЯ-АЛАНИЯ</w:t>
      </w:r>
    </w:p>
    <w:p w:rsidR="00B444A1" w:rsidRPr="00827674" w:rsidRDefault="00B444A1" w:rsidP="00B444A1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СОБРАНИЕ ПРЕДСТАВИТЕЛЕЙ ДИГОРСКОГО РАЙОНА</w:t>
      </w:r>
    </w:p>
    <w:p w:rsidR="00B444A1" w:rsidRDefault="00B444A1" w:rsidP="00B444A1">
      <w:pPr>
        <w:jc w:val="center"/>
        <w:rPr>
          <w:b/>
          <w:i/>
          <w:sz w:val="28"/>
          <w:szCs w:val="28"/>
        </w:rPr>
      </w:pPr>
    </w:p>
    <w:p w:rsidR="00B444A1" w:rsidRDefault="00B444A1" w:rsidP="00B444A1">
      <w:pPr>
        <w:rPr>
          <w:b/>
          <w:i/>
          <w:sz w:val="28"/>
          <w:szCs w:val="28"/>
        </w:rPr>
      </w:pPr>
    </w:p>
    <w:p w:rsidR="00B444A1" w:rsidRDefault="00B444A1" w:rsidP="00B444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444A1" w:rsidRDefault="00B444A1" w:rsidP="00B444A1">
      <w:pPr>
        <w:rPr>
          <w:b/>
          <w:sz w:val="32"/>
          <w:szCs w:val="32"/>
        </w:rPr>
      </w:pPr>
    </w:p>
    <w:p w:rsidR="00B444A1" w:rsidRDefault="00B444A1" w:rsidP="00B444A1">
      <w:pPr>
        <w:jc w:val="center"/>
        <w:rPr>
          <w:b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B444A1" w:rsidRPr="00A21D3E" w:rsidTr="005170D9">
        <w:tc>
          <w:tcPr>
            <w:tcW w:w="3337" w:type="dxa"/>
          </w:tcPr>
          <w:p w:rsidR="00B444A1" w:rsidRPr="00A21D3E" w:rsidRDefault="00B444A1" w:rsidP="005170D9">
            <w:pPr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>5 октября 2012г.</w:t>
            </w:r>
          </w:p>
        </w:tc>
        <w:tc>
          <w:tcPr>
            <w:tcW w:w="3337" w:type="dxa"/>
          </w:tcPr>
          <w:p w:rsidR="00B444A1" w:rsidRPr="00A21D3E" w:rsidRDefault="00B444A1" w:rsidP="00B444A1">
            <w:pPr>
              <w:jc w:val="center"/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6</w:t>
            </w:r>
            <w:r w:rsidRPr="00A21D3E">
              <w:rPr>
                <w:b/>
                <w:sz w:val="28"/>
                <w:szCs w:val="28"/>
              </w:rPr>
              <w:t>-7-5</w:t>
            </w:r>
          </w:p>
        </w:tc>
        <w:tc>
          <w:tcPr>
            <w:tcW w:w="3338" w:type="dxa"/>
          </w:tcPr>
          <w:p w:rsidR="00B444A1" w:rsidRPr="00A21D3E" w:rsidRDefault="00B444A1" w:rsidP="005170D9">
            <w:pPr>
              <w:jc w:val="right"/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C430D3" w:rsidRDefault="00C430D3" w:rsidP="00D77FEB">
      <w:pPr>
        <w:rPr>
          <w:sz w:val="28"/>
          <w:szCs w:val="28"/>
        </w:rPr>
      </w:pPr>
    </w:p>
    <w:p w:rsidR="007E36CE" w:rsidRPr="007E36CE" w:rsidRDefault="00BD756E" w:rsidP="00C200EE">
      <w:pPr>
        <w:rPr>
          <w:b/>
          <w:sz w:val="28"/>
          <w:szCs w:val="28"/>
        </w:rPr>
      </w:pPr>
      <w:r w:rsidRPr="007E36CE">
        <w:rPr>
          <w:b/>
          <w:sz w:val="28"/>
          <w:szCs w:val="28"/>
        </w:rPr>
        <w:t xml:space="preserve">  </w:t>
      </w:r>
    </w:p>
    <w:p w:rsidR="00BE49EE" w:rsidRDefault="007E36CE" w:rsidP="00C200EE">
      <w:pPr>
        <w:rPr>
          <w:b/>
          <w:sz w:val="28"/>
          <w:szCs w:val="28"/>
        </w:rPr>
      </w:pPr>
      <w:r w:rsidRPr="007E36CE">
        <w:rPr>
          <w:b/>
          <w:sz w:val="28"/>
          <w:szCs w:val="28"/>
        </w:rPr>
        <w:t>О даче  согласи</w:t>
      </w:r>
      <w:r w:rsidR="006D52FC">
        <w:rPr>
          <w:b/>
          <w:sz w:val="28"/>
          <w:szCs w:val="28"/>
        </w:rPr>
        <w:t>я</w:t>
      </w:r>
      <w:r w:rsidRPr="007E36CE">
        <w:rPr>
          <w:b/>
          <w:sz w:val="28"/>
          <w:szCs w:val="28"/>
        </w:rPr>
        <w:t xml:space="preserve"> на </w:t>
      </w:r>
      <w:r w:rsidR="00BE49EE" w:rsidRPr="00BE49EE">
        <w:rPr>
          <w:b/>
          <w:sz w:val="28"/>
          <w:szCs w:val="28"/>
        </w:rPr>
        <w:t xml:space="preserve">передачу права </w:t>
      </w:r>
    </w:p>
    <w:p w:rsidR="00F16703" w:rsidRPr="007E36CE" w:rsidRDefault="00BE49EE" w:rsidP="00C200EE">
      <w:pPr>
        <w:rPr>
          <w:b/>
          <w:sz w:val="28"/>
          <w:szCs w:val="28"/>
        </w:rPr>
      </w:pPr>
      <w:r w:rsidRPr="00BE49EE">
        <w:rPr>
          <w:b/>
          <w:sz w:val="28"/>
          <w:szCs w:val="28"/>
        </w:rPr>
        <w:t>аренды</w:t>
      </w:r>
      <w:r w:rsidRPr="00BE49EE">
        <w:rPr>
          <w:sz w:val="28"/>
          <w:szCs w:val="28"/>
        </w:rPr>
        <w:t xml:space="preserve"> </w:t>
      </w:r>
      <w:r w:rsidR="007E36CE" w:rsidRPr="007E36CE">
        <w:rPr>
          <w:b/>
          <w:sz w:val="28"/>
          <w:szCs w:val="28"/>
        </w:rPr>
        <w:t xml:space="preserve"> земельного участка</w:t>
      </w:r>
      <w:bookmarkStart w:id="0" w:name="_GoBack"/>
      <w:bookmarkEnd w:id="0"/>
    </w:p>
    <w:p w:rsidR="00BD756E" w:rsidRPr="00BD756E" w:rsidRDefault="00F16703" w:rsidP="0098660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97FA0" w:rsidRPr="00BE49EE" w:rsidRDefault="000416BB" w:rsidP="00BE49EE">
      <w:pPr>
        <w:ind w:firstLine="709"/>
        <w:jc w:val="both"/>
        <w:rPr>
          <w:sz w:val="28"/>
          <w:szCs w:val="28"/>
        </w:rPr>
      </w:pPr>
      <w:r w:rsidRPr="00BE49EE">
        <w:rPr>
          <w:sz w:val="28"/>
          <w:szCs w:val="28"/>
        </w:rPr>
        <w:t>Рассмотрев обращение Главы А</w:t>
      </w:r>
      <w:r w:rsidR="001C5454" w:rsidRPr="00BE49EE">
        <w:rPr>
          <w:sz w:val="28"/>
          <w:szCs w:val="28"/>
        </w:rPr>
        <w:t>дминистрации</w:t>
      </w:r>
      <w:r w:rsidR="00BE49EE">
        <w:rPr>
          <w:sz w:val="28"/>
          <w:szCs w:val="28"/>
        </w:rPr>
        <w:t xml:space="preserve"> </w:t>
      </w:r>
      <w:r w:rsidR="001C5454" w:rsidRPr="00BE49EE">
        <w:rPr>
          <w:sz w:val="28"/>
          <w:szCs w:val="28"/>
        </w:rPr>
        <w:t xml:space="preserve">Дигорского района о </w:t>
      </w:r>
      <w:r w:rsidR="00BE49EE" w:rsidRPr="00BE49EE">
        <w:rPr>
          <w:sz w:val="28"/>
          <w:szCs w:val="28"/>
        </w:rPr>
        <w:t>передаче права аренды земельного участка</w:t>
      </w:r>
      <w:r w:rsidR="002050C2" w:rsidRPr="00BE49EE">
        <w:rPr>
          <w:sz w:val="28"/>
          <w:szCs w:val="28"/>
        </w:rPr>
        <w:t>.</w:t>
      </w:r>
    </w:p>
    <w:p w:rsidR="002050C2" w:rsidRPr="002050C2" w:rsidRDefault="002050C2" w:rsidP="00297FA0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B444A1" w:rsidRPr="006879C5" w:rsidRDefault="00B444A1" w:rsidP="00B444A1">
      <w:pPr>
        <w:spacing w:line="276" w:lineRule="auto"/>
        <w:ind w:firstLine="360"/>
        <w:jc w:val="center"/>
        <w:rPr>
          <w:b/>
          <w:sz w:val="28"/>
          <w:szCs w:val="28"/>
        </w:rPr>
      </w:pPr>
      <w:r w:rsidRPr="006879C5">
        <w:rPr>
          <w:b/>
          <w:sz w:val="28"/>
          <w:szCs w:val="28"/>
        </w:rPr>
        <w:t xml:space="preserve">Собрание представителей Дигорского района </w:t>
      </w:r>
    </w:p>
    <w:p w:rsidR="00B444A1" w:rsidRPr="006879C5" w:rsidRDefault="00B444A1" w:rsidP="00B444A1">
      <w:pPr>
        <w:spacing w:line="276" w:lineRule="auto"/>
        <w:ind w:firstLine="360"/>
        <w:jc w:val="center"/>
        <w:rPr>
          <w:b/>
          <w:sz w:val="28"/>
          <w:szCs w:val="28"/>
        </w:rPr>
      </w:pPr>
    </w:p>
    <w:p w:rsidR="00B444A1" w:rsidRDefault="00B444A1" w:rsidP="00B444A1">
      <w:pPr>
        <w:spacing w:line="276" w:lineRule="auto"/>
        <w:jc w:val="center"/>
        <w:rPr>
          <w:b/>
          <w:sz w:val="28"/>
          <w:szCs w:val="28"/>
        </w:rPr>
      </w:pPr>
      <w:r w:rsidRPr="006879C5">
        <w:rPr>
          <w:b/>
          <w:sz w:val="28"/>
          <w:szCs w:val="28"/>
        </w:rPr>
        <w:t>РЕШИЛО:</w:t>
      </w:r>
    </w:p>
    <w:p w:rsidR="00B444A1" w:rsidRPr="006879C5" w:rsidRDefault="00B444A1" w:rsidP="00B444A1">
      <w:pPr>
        <w:spacing w:line="276" w:lineRule="auto"/>
        <w:jc w:val="center"/>
        <w:rPr>
          <w:b/>
          <w:sz w:val="28"/>
          <w:szCs w:val="28"/>
        </w:rPr>
      </w:pPr>
    </w:p>
    <w:p w:rsidR="00F90AEC" w:rsidRDefault="000416BB" w:rsidP="001957DC">
      <w:pPr>
        <w:pStyle w:val="a5"/>
        <w:numPr>
          <w:ilvl w:val="0"/>
          <w:numId w:val="4"/>
        </w:numPr>
        <w:spacing w:line="276" w:lineRule="auto"/>
        <w:ind w:left="0" w:firstLine="51"/>
        <w:jc w:val="both"/>
        <w:rPr>
          <w:sz w:val="28"/>
          <w:szCs w:val="28"/>
        </w:rPr>
      </w:pPr>
      <w:r w:rsidRPr="00B444A1">
        <w:rPr>
          <w:sz w:val="28"/>
          <w:szCs w:val="28"/>
        </w:rPr>
        <w:t>Дать согласие Главе А</w:t>
      </w:r>
      <w:r w:rsidR="002050C2" w:rsidRPr="00B444A1">
        <w:rPr>
          <w:sz w:val="28"/>
          <w:szCs w:val="28"/>
        </w:rPr>
        <w:t xml:space="preserve">дминистрации Дигорского района </w:t>
      </w:r>
      <w:r w:rsidR="004D0EF8">
        <w:rPr>
          <w:sz w:val="28"/>
          <w:szCs w:val="28"/>
        </w:rPr>
        <w:t xml:space="preserve">заключить договор на передачу закрытым акционерным обществом  «Лотос» права аренды </w:t>
      </w:r>
      <w:r w:rsidR="00245098" w:rsidRPr="00B444A1">
        <w:rPr>
          <w:sz w:val="28"/>
          <w:szCs w:val="28"/>
        </w:rPr>
        <w:t xml:space="preserve"> </w:t>
      </w:r>
      <w:r w:rsidR="002050C2" w:rsidRPr="00B444A1">
        <w:rPr>
          <w:sz w:val="28"/>
          <w:szCs w:val="28"/>
        </w:rPr>
        <w:t>земельного участка, с кадастровым номе</w:t>
      </w:r>
      <w:r w:rsidR="00AE7E33" w:rsidRPr="00B444A1">
        <w:rPr>
          <w:sz w:val="28"/>
          <w:szCs w:val="28"/>
        </w:rPr>
        <w:t>ром</w:t>
      </w:r>
      <w:r w:rsidR="00DD2ED8" w:rsidRPr="00B444A1">
        <w:rPr>
          <w:sz w:val="28"/>
          <w:szCs w:val="28"/>
        </w:rPr>
        <w:t xml:space="preserve"> </w:t>
      </w:r>
      <w:r w:rsidR="00AE7E33" w:rsidRPr="00B444A1">
        <w:rPr>
          <w:sz w:val="28"/>
          <w:szCs w:val="28"/>
        </w:rPr>
        <w:t xml:space="preserve">15:05:05 01 06:0032 </w:t>
      </w:r>
      <w:r w:rsidR="004D0EF8">
        <w:rPr>
          <w:sz w:val="28"/>
          <w:szCs w:val="28"/>
        </w:rPr>
        <w:t>расположенным</w:t>
      </w:r>
      <w:r w:rsidR="002050C2" w:rsidRPr="00B444A1">
        <w:rPr>
          <w:sz w:val="28"/>
          <w:szCs w:val="28"/>
        </w:rPr>
        <w:t xml:space="preserve"> по адресу</w:t>
      </w:r>
      <w:r w:rsidR="004D0EF8">
        <w:rPr>
          <w:sz w:val="28"/>
          <w:szCs w:val="28"/>
        </w:rPr>
        <w:t>:</w:t>
      </w:r>
      <w:r w:rsidR="002050C2" w:rsidRPr="00B444A1">
        <w:rPr>
          <w:sz w:val="28"/>
          <w:szCs w:val="28"/>
        </w:rPr>
        <w:t xml:space="preserve"> РСО</w:t>
      </w:r>
      <w:r w:rsidR="00B444A1">
        <w:rPr>
          <w:sz w:val="28"/>
          <w:szCs w:val="28"/>
        </w:rPr>
        <w:t>-</w:t>
      </w:r>
      <w:r w:rsidR="00AE7E33" w:rsidRPr="00B444A1">
        <w:rPr>
          <w:sz w:val="28"/>
          <w:szCs w:val="28"/>
        </w:rPr>
        <w:t>Алания, Дигорский р</w:t>
      </w:r>
      <w:r w:rsidR="00DD2ED8" w:rsidRPr="00B444A1">
        <w:rPr>
          <w:sz w:val="28"/>
          <w:szCs w:val="28"/>
        </w:rPr>
        <w:t>айон</w:t>
      </w:r>
      <w:r w:rsidR="00BE49EE">
        <w:rPr>
          <w:sz w:val="28"/>
          <w:szCs w:val="28"/>
        </w:rPr>
        <w:t xml:space="preserve">, </w:t>
      </w:r>
      <w:proofErr w:type="spellStart"/>
      <w:r w:rsidR="00BE49EE">
        <w:rPr>
          <w:sz w:val="28"/>
          <w:szCs w:val="28"/>
        </w:rPr>
        <w:t>г</w:t>
      </w:r>
      <w:proofErr w:type="gramStart"/>
      <w:r w:rsidR="00BE49EE">
        <w:rPr>
          <w:sz w:val="28"/>
          <w:szCs w:val="28"/>
        </w:rPr>
        <w:t>.Д</w:t>
      </w:r>
      <w:proofErr w:type="gramEnd"/>
      <w:r w:rsidR="00BE49EE">
        <w:rPr>
          <w:sz w:val="28"/>
          <w:szCs w:val="28"/>
        </w:rPr>
        <w:t>игора</w:t>
      </w:r>
      <w:proofErr w:type="spellEnd"/>
      <w:r w:rsidR="00BE49EE">
        <w:rPr>
          <w:sz w:val="28"/>
          <w:szCs w:val="28"/>
        </w:rPr>
        <w:t xml:space="preserve">, </w:t>
      </w:r>
      <w:proofErr w:type="spellStart"/>
      <w:r w:rsidR="00BE49EE">
        <w:rPr>
          <w:sz w:val="28"/>
          <w:szCs w:val="28"/>
        </w:rPr>
        <w:t>ул.</w:t>
      </w:r>
      <w:r w:rsidRPr="00B444A1">
        <w:rPr>
          <w:sz w:val="28"/>
          <w:szCs w:val="28"/>
        </w:rPr>
        <w:t>Батышева</w:t>
      </w:r>
      <w:proofErr w:type="spellEnd"/>
      <w:r w:rsidR="00975459" w:rsidRPr="00B444A1">
        <w:rPr>
          <w:sz w:val="28"/>
          <w:szCs w:val="28"/>
        </w:rPr>
        <w:t>, д.</w:t>
      </w:r>
      <w:r w:rsidR="00B444A1">
        <w:rPr>
          <w:sz w:val="28"/>
          <w:szCs w:val="28"/>
        </w:rPr>
        <w:t xml:space="preserve"> </w:t>
      </w:r>
      <w:r w:rsidR="00975459" w:rsidRPr="00B444A1">
        <w:rPr>
          <w:sz w:val="28"/>
          <w:szCs w:val="28"/>
        </w:rPr>
        <w:t>16, общей площадью 1,06</w:t>
      </w:r>
      <w:r w:rsidR="00B444A1">
        <w:rPr>
          <w:sz w:val="28"/>
          <w:szCs w:val="28"/>
        </w:rPr>
        <w:t xml:space="preserve"> </w:t>
      </w:r>
      <w:r w:rsidR="00AE7E33" w:rsidRPr="00B444A1">
        <w:rPr>
          <w:sz w:val="28"/>
          <w:szCs w:val="28"/>
        </w:rPr>
        <w:t>га,</w:t>
      </w:r>
      <w:r w:rsidR="00975459" w:rsidRPr="00B444A1">
        <w:rPr>
          <w:sz w:val="28"/>
          <w:szCs w:val="28"/>
        </w:rPr>
        <w:t xml:space="preserve"> находящийся в </w:t>
      </w:r>
      <w:r w:rsidR="00170883">
        <w:rPr>
          <w:sz w:val="28"/>
          <w:szCs w:val="28"/>
        </w:rPr>
        <w:t xml:space="preserve">ее </w:t>
      </w:r>
      <w:r w:rsidR="00975459" w:rsidRPr="00B444A1">
        <w:rPr>
          <w:sz w:val="28"/>
          <w:szCs w:val="28"/>
        </w:rPr>
        <w:t xml:space="preserve">пользовании  </w:t>
      </w:r>
      <w:r w:rsidRPr="00B444A1">
        <w:rPr>
          <w:sz w:val="28"/>
          <w:szCs w:val="28"/>
        </w:rPr>
        <w:t xml:space="preserve">согласно договора аренды </w:t>
      </w:r>
      <w:r w:rsidR="00AE7E33" w:rsidRPr="00B444A1">
        <w:rPr>
          <w:sz w:val="28"/>
          <w:szCs w:val="28"/>
        </w:rPr>
        <w:t>з</w:t>
      </w:r>
      <w:r w:rsidRPr="00B444A1">
        <w:rPr>
          <w:sz w:val="28"/>
          <w:szCs w:val="28"/>
        </w:rPr>
        <w:t>емельного участка №</w:t>
      </w:r>
      <w:r w:rsidR="00B444A1">
        <w:rPr>
          <w:sz w:val="28"/>
          <w:szCs w:val="28"/>
        </w:rPr>
        <w:t xml:space="preserve"> </w:t>
      </w:r>
      <w:r w:rsidRPr="00B444A1">
        <w:rPr>
          <w:sz w:val="28"/>
          <w:szCs w:val="28"/>
        </w:rPr>
        <w:t>06-50 от 25</w:t>
      </w:r>
      <w:r w:rsidR="00AE7E33" w:rsidRPr="00B444A1">
        <w:rPr>
          <w:sz w:val="28"/>
          <w:szCs w:val="28"/>
        </w:rPr>
        <w:t>.09.2006г.</w:t>
      </w:r>
      <w:r w:rsidR="004D0EF8">
        <w:rPr>
          <w:sz w:val="28"/>
          <w:szCs w:val="28"/>
        </w:rPr>
        <w:t>,</w:t>
      </w:r>
      <w:r w:rsidR="00170883">
        <w:rPr>
          <w:sz w:val="28"/>
          <w:szCs w:val="28"/>
        </w:rPr>
        <w:t xml:space="preserve"> на срок пользования займом фонда «Фонд микрофинансирования малых и средних предприятий РСО-Алания».</w:t>
      </w:r>
    </w:p>
    <w:p w:rsidR="001957DC" w:rsidRPr="00B444A1" w:rsidRDefault="001957DC" w:rsidP="001957DC">
      <w:pPr>
        <w:pStyle w:val="a5"/>
        <w:spacing w:line="276" w:lineRule="auto"/>
        <w:ind w:left="51"/>
        <w:jc w:val="both"/>
        <w:rPr>
          <w:sz w:val="28"/>
          <w:szCs w:val="28"/>
        </w:rPr>
      </w:pPr>
    </w:p>
    <w:p w:rsidR="00AE7E33" w:rsidRPr="00B444A1" w:rsidRDefault="00AE7E33" w:rsidP="001957DC">
      <w:pPr>
        <w:pStyle w:val="a5"/>
        <w:numPr>
          <w:ilvl w:val="0"/>
          <w:numId w:val="4"/>
        </w:numPr>
        <w:spacing w:before="240" w:after="240" w:line="276" w:lineRule="auto"/>
        <w:ind w:left="426"/>
        <w:jc w:val="both"/>
        <w:rPr>
          <w:sz w:val="28"/>
          <w:szCs w:val="28"/>
        </w:rPr>
      </w:pPr>
      <w:r w:rsidRPr="00B444A1">
        <w:rPr>
          <w:sz w:val="28"/>
          <w:szCs w:val="28"/>
        </w:rPr>
        <w:t>Настоящее решение вступает в силу со дня его подписания.</w:t>
      </w:r>
    </w:p>
    <w:p w:rsidR="00C73CA8" w:rsidRDefault="00BD756E" w:rsidP="00297FA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B05114" w:rsidRPr="00CE6B21" w:rsidRDefault="00B05114" w:rsidP="00B05114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>И.О. Главы Дигорского района -</w:t>
      </w:r>
    </w:p>
    <w:p w:rsidR="00B05114" w:rsidRPr="00CE6B21" w:rsidRDefault="00B05114" w:rsidP="00B05114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>председателя Собрания</w:t>
      </w:r>
    </w:p>
    <w:p w:rsidR="00B05114" w:rsidRPr="00CE6B21" w:rsidRDefault="00B05114" w:rsidP="00B05114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 xml:space="preserve">представителей                                    </w:t>
      </w:r>
      <w:r>
        <w:rPr>
          <w:b/>
          <w:sz w:val="28"/>
          <w:szCs w:val="28"/>
        </w:rPr>
        <w:t xml:space="preserve">             </w:t>
      </w:r>
      <w:r w:rsidRPr="00CE6B21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</w:t>
      </w:r>
      <w:r w:rsidRPr="00CE6B21">
        <w:rPr>
          <w:b/>
          <w:sz w:val="28"/>
          <w:szCs w:val="28"/>
        </w:rPr>
        <w:t xml:space="preserve">    А.Ц. Гуцаев  </w:t>
      </w:r>
    </w:p>
    <w:sectPr w:rsidR="00B05114" w:rsidRPr="00CE6B21" w:rsidSect="00B0511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A0C" w:rsidRDefault="00EE5A0C" w:rsidP="00E74F90">
      <w:r>
        <w:separator/>
      </w:r>
    </w:p>
  </w:endnote>
  <w:endnote w:type="continuationSeparator" w:id="0">
    <w:p w:rsidR="00EE5A0C" w:rsidRDefault="00EE5A0C" w:rsidP="00E7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A0C" w:rsidRDefault="00EE5A0C" w:rsidP="00E74F90">
      <w:r>
        <w:separator/>
      </w:r>
    </w:p>
  </w:footnote>
  <w:footnote w:type="continuationSeparator" w:id="0">
    <w:p w:rsidR="00EE5A0C" w:rsidRDefault="00EE5A0C" w:rsidP="00E74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60F0"/>
    <w:multiLevelType w:val="hybridMultilevel"/>
    <w:tmpl w:val="1F381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F218E"/>
    <w:multiLevelType w:val="hybridMultilevel"/>
    <w:tmpl w:val="AB06A02E"/>
    <w:lvl w:ilvl="0" w:tplc="49304E8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61D91"/>
    <w:multiLevelType w:val="hybridMultilevel"/>
    <w:tmpl w:val="DD34902E"/>
    <w:lvl w:ilvl="0" w:tplc="DC4289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F41"/>
    <w:rsid w:val="000002B5"/>
    <w:rsid w:val="000416BB"/>
    <w:rsid w:val="000434B7"/>
    <w:rsid w:val="0008168D"/>
    <w:rsid w:val="000C13DE"/>
    <w:rsid w:val="000E3EDF"/>
    <w:rsid w:val="000F450A"/>
    <w:rsid w:val="000F4CE2"/>
    <w:rsid w:val="0012419B"/>
    <w:rsid w:val="00126E6B"/>
    <w:rsid w:val="00170883"/>
    <w:rsid w:val="00171DAF"/>
    <w:rsid w:val="00180A87"/>
    <w:rsid w:val="00181DC9"/>
    <w:rsid w:val="001957DC"/>
    <w:rsid w:val="001B0E86"/>
    <w:rsid w:val="001B1F2B"/>
    <w:rsid w:val="001C5454"/>
    <w:rsid w:val="00200C1A"/>
    <w:rsid w:val="00201C54"/>
    <w:rsid w:val="002050C2"/>
    <w:rsid w:val="00220DA5"/>
    <w:rsid w:val="00245098"/>
    <w:rsid w:val="002525DA"/>
    <w:rsid w:val="00255400"/>
    <w:rsid w:val="00297FA0"/>
    <w:rsid w:val="002A1300"/>
    <w:rsid w:val="002B5B57"/>
    <w:rsid w:val="002E5D02"/>
    <w:rsid w:val="00316361"/>
    <w:rsid w:val="00392FBC"/>
    <w:rsid w:val="00395452"/>
    <w:rsid w:val="003F03C0"/>
    <w:rsid w:val="00413FB3"/>
    <w:rsid w:val="00415E72"/>
    <w:rsid w:val="004570D7"/>
    <w:rsid w:val="004D0EF8"/>
    <w:rsid w:val="00516ACB"/>
    <w:rsid w:val="00544D81"/>
    <w:rsid w:val="005505DE"/>
    <w:rsid w:val="005511F4"/>
    <w:rsid w:val="00576A8F"/>
    <w:rsid w:val="0059483E"/>
    <w:rsid w:val="00603E52"/>
    <w:rsid w:val="00674A14"/>
    <w:rsid w:val="006C486B"/>
    <w:rsid w:val="006D3EE4"/>
    <w:rsid w:val="006D52FC"/>
    <w:rsid w:val="00703074"/>
    <w:rsid w:val="00747599"/>
    <w:rsid w:val="00751F79"/>
    <w:rsid w:val="007668AF"/>
    <w:rsid w:val="0078076A"/>
    <w:rsid w:val="00786BBC"/>
    <w:rsid w:val="0079158A"/>
    <w:rsid w:val="007C6E1D"/>
    <w:rsid w:val="007E36CE"/>
    <w:rsid w:val="007F64C2"/>
    <w:rsid w:val="00811856"/>
    <w:rsid w:val="008466CF"/>
    <w:rsid w:val="00857F41"/>
    <w:rsid w:val="00880D67"/>
    <w:rsid w:val="0088785C"/>
    <w:rsid w:val="008901F0"/>
    <w:rsid w:val="00890878"/>
    <w:rsid w:val="008F11A6"/>
    <w:rsid w:val="00911DD5"/>
    <w:rsid w:val="009160FB"/>
    <w:rsid w:val="00941B72"/>
    <w:rsid w:val="00955971"/>
    <w:rsid w:val="00975459"/>
    <w:rsid w:val="0098660B"/>
    <w:rsid w:val="009B4779"/>
    <w:rsid w:val="009C2983"/>
    <w:rsid w:val="009E6F4E"/>
    <w:rsid w:val="00A03BA7"/>
    <w:rsid w:val="00A468B0"/>
    <w:rsid w:val="00A854E6"/>
    <w:rsid w:val="00AD26DF"/>
    <w:rsid w:val="00AE5AFE"/>
    <w:rsid w:val="00AE7E33"/>
    <w:rsid w:val="00B05114"/>
    <w:rsid w:val="00B17389"/>
    <w:rsid w:val="00B444A1"/>
    <w:rsid w:val="00B52489"/>
    <w:rsid w:val="00B57483"/>
    <w:rsid w:val="00B96E58"/>
    <w:rsid w:val="00BA2944"/>
    <w:rsid w:val="00BD756E"/>
    <w:rsid w:val="00BE49EE"/>
    <w:rsid w:val="00C200EE"/>
    <w:rsid w:val="00C303BC"/>
    <w:rsid w:val="00C430D3"/>
    <w:rsid w:val="00C72E2A"/>
    <w:rsid w:val="00C73CA8"/>
    <w:rsid w:val="00CC6B10"/>
    <w:rsid w:val="00CD0EC2"/>
    <w:rsid w:val="00D26691"/>
    <w:rsid w:val="00D3107A"/>
    <w:rsid w:val="00D507CD"/>
    <w:rsid w:val="00D61D81"/>
    <w:rsid w:val="00D66F3B"/>
    <w:rsid w:val="00D77DB7"/>
    <w:rsid w:val="00D77FEB"/>
    <w:rsid w:val="00DD2ED8"/>
    <w:rsid w:val="00DF58D9"/>
    <w:rsid w:val="00E02498"/>
    <w:rsid w:val="00E14ED7"/>
    <w:rsid w:val="00E3525B"/>
    <w:rsid w:val="00E40D10"/>
    <w:rsid w:val="00E74F90"/>
    <w:rsid w:val="00ED087D"/>
    <w:rsid w:val="00EE5A0C"/>
    <w:rsid w:val="00F16703"/>
    <w:rsid w:val="00F30A46"/>
    <w:rsid w:val="00F64005"/>
    <w:rsid w:val="00F64EEE"/>
    <w:rsid w:val="00F90AEC"/>
    <w:rsid w:val="00FB218F"/>
    <w:rsid w:val="00FD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54969-5A95-482D-93B9-8786BA3D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78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31</cp:revision>
  <cp:lastPrinted>2012-10-15T12:45:00Z</cp:lastPrinted>
  <dcterms:created xsi:type="dcterms:W3CDTF">2012-10-02T13:04:00Z</dcterms:created>
  <dcterms:modified xsi:type="dcterms:W3CDTF">2013-03-11T13:26:00Z</dcterms:modified>
</cp:coreProperties>
</file>